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62B123" w14:textId="77777777" w:rsidR="00E92A9F" w:rsidRDefault="00E92A9F" w:rsidP="00E92A9F">
      <w:pPr>
        <w:pStyle w:val="NoSpacing"/>
      </w:pPr>
      <w:r>
        <w:rPr>
          <w:u w:val="single"/>
        </w:rPr>
        <w:t>Henry JURDON</w:t>
      </w:r>
      <w:r>
        <w:t xml:space="preserve">    </w:t>
      </w:r>
      <w:proofErr w:type="gramStart"/>
      <w:r>
        <w:t xml:space="preserve">   (</w:t>
      </w:r>
      <w:proofErr w:type="gramEnd"/>
      <w:r>
        <w:t>fl.1453)</w:t>
      </w:r>
    </w:p>
    <w:p w14:paraId="2D328360" w14:textId="77777777" w:rsidR="00E92A9F" w:rsidRDefault="00E92A9F" w:rsidP="00E92A9F">
      <w:pPr>
        <w:pStyle w:val="NoSpacing"/>
      </w:pPr>
      <w:r>
        <w:t>of London. Fishmonger.</w:t>
      </w:r>
    </w:p>
    <w:p w14:paraId="05E6D6CA" w14:textId="77777777" w:rsidR="00E92A9F" w:rsidRDefault="00E92A9F" w:rsidP="00E92A9F">
      <w:pPr>
        <w:pStyle w:val="NoSpacing"/>
      </w:pPr>
    </w:p>
    <w:p w14:paraId="03CABFDB" w14:textId="77777777" w:rsidR="00E92A9F" w:rsidRDefault="00E92A9F" w:rsidP="00E92A9F">
      <w:pPr>
        <w:pStyle w:val="NoSpacing"/>
      </w:pPr>
    </w:p>
    <w:p w14:paraId="142ED814" w14:textId="77777777" w:rsidR="00E92A9F" w:rsidRDefault="00E92A9F" w:rsidP="00E92A9F">
      <w:pPr>
        <w:pStyle w:val="NoSpacing"/>
      </w:pPr>
      <w:r>
        <w:tab/>
        <w:t>1453</w:t>
      </w:r>
      <w:r>
        <w:tab/>
        <w:t>He made a plaint of debt against John Caldwell of Ipswich, merchant(q.v.),</w:t>
      </w:r>
    </w:p>
    <w:p w14:paraId="64242E7C" w14:textId="77777777" w:rsidR="00E92A9F" w:rsidRDefault="00E92A9F" w:rsidP="00E92A9F">
      <w:pPr>
        <w:pStyle w:val="NoSpacing"/>
      </w:pPr>
      <w:r>
        <w:tab/>
      </w:r>
      <w:r>
        <w:tab/>
        <w:t>and 4 others.</w:t>
      </w:r>
    </w:p>
    <w:p w14:paraId="5B18463A" w14:textId="77777777" w:rsidR="00E92A9F" w:rsidRDefault="00E92A9F" w:rsidP="00E92A9F">
      <w:pPr>
        <w:pStyle w:val="NoSpacing"/>
      </w:pPr>
      <w:r>
        <w:tab/>
      </w:r>
      <w:r>
        <w:tab/>
        <w:t xml:space="preserve"> ( </w:t>
      </w:r>
      <w:hyperlink r:id="rId6" w:history="1">
        <w:r w:rsidRPr="008A2C81">
          <w:rPr>
            <w:rStyle w:val="Hyperlink"/>
          </w:rPr>
          <w:t>https://waalt.uh.edu/index.php/CP40/768</w:t>
        </w:r>
      </w:hyperlink>
      <w:r>
        <w:t xml:space="preserve"> )</w:t>
      </w:r>
    </w:p>
    <w:p w14:paraId="4D4B1096" w14:textId="77777777" w:rsidR="00E92A9F" w:rsidRDefault="00E92A9F" w:rsidP="00E92A9F">
      <w:pPr>
        <w:pStyle w:val="NoSpacing"/>
      </w:pPr>
    </w:p>
    <w:p w14:paraId="53C82B73" w14:textId="77777777" w:rsidR="00E92A9F" w:rsidRDefault="00E92A9F" w:rsidP="00E92A9F">
      <w:pPr>
        <w:pStyle w:val="NoSpacing"/>
      </w:pPr>
    </w:p>
    <w:p w14:paraId="4137B644" w14:textId="77777777" w:rsidR="00E92A9F" w:rsidRDefault="00E92A9F" w:rsidP="00E92A9F">
      <w:pPr>
        <w:pStyle w:val="NoSpacing"/>
      </w:pPr>
      <w:r>
        <w:t>15 October 2024</w:t>
      </w:r>
    </w:p>
    <w:p w14:paraId="27EAF650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38388A" w14:textId="77777777" w:rsidR="00E92A9F" w:rsidRDefault="00E92A9F" w:rsidP="009139A6">
      <w:r>
        <w:separator/>
      </w:r>
    </w:p>
  </w:endnote>
  <w:endnote w:type="continuationSeparator" w:id="0">
    <w:p w14:paraId="5DA22D4B" w14:textId="77777777" w:rsidR="00E92A9F" w:rsidRDefault="00E92A9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9678B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BD7F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ED92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297E10" w14:textId="77777777" w:rsidR="00E92A9F" w:rsidRDefault="00E92A9F" w:rsidP="009139A6">
      <w:r>
        <w:separator/>
      </w:r>
    </w:p>
  </w:footnote>
  <w:footnote w:type="continuationSeparator" w:id="0">
    <w:p w14:paraId="0E9D3BA3" w14:textId="77777777" w:rsidR="00E92A9F" w:rsidRDefault="00E92A9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61525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9754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B5E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2A9F"/>
    <w:rsid w:val="000666E0"/>
    <w:rsid w:val="002510B7"/>
    <w:rsid w:val="00270799"/>
    <w:rsid w:val="005C130B"/>
    <w:rsid w:val="00825DF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92A9F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DD8E64"/>
  <w15:chartTrackingRefBased/>
  <w15:docId w15:val="{B992002A-481D-4441-A6ED-3B4F6CA0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92A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6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2024-10-16T18:27:00Z</dcterms:created>
  <dcterms:modified xsi:type="dcterms:W3CDTF">2024-10-16T18:28:00Z</dcterms:modified>
</cp:coreProperties>
</file>